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66294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11091/050-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439E1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439E1" w:rsidRPr="008439E1">
          <w:rPr>
            <w:bCs/>
          </w:rPr>
          <w:t>24</w:t>
        </w:r>
        <w:r w:rsidR="008439E1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662949" w:rsidRPr="0066294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662949" w:rsidRPr="00662949">
          <w:rPr>
            <w:rStyle w:val="aa"/>
          </w:rPr>
          <w:t>440052, г. Пенза, ул. Ново-Тамбовская, д.9;</w:t>
        </w:r>
        <w:r w:rsidR="00662949" w:rsidRPr="00662949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662949" w:rsidRPr="00662949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662949" w:rsidRPr="00662949">
          <w:rPr>
            <w:u w:val="single"/>
          </w:rPr>
          <w:t xml:space="preserve"> 11091/050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662949" w:rsidRPr="00662949">
          <w:rPr>
            <w:rStyle w:val="aa"/>
          </w:rPr>
          <w:t xml:space="preserve"> Экономист по финансовой </w:t>
        </w:r>
        <w:r w:rsidR="00662949" w:rsidRPr="00662949">
          <w:rPr>
            <w:u w:val="single"/>
          </w:rPr>
          <w:t xml:space="preserve">работе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662949" w:rsidRPr="00662949">
          <w:rPr>
            <w:rStyle w:val="aa"/>
          </w:rPr>
          <w:t xml:space="preserve"> 27759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662949" w:rsidRPr="0066294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439E1" w:rsidRPr="001D5852" w:rsidTr="00F912F0">
        <w:trPr>
          <w:jc w:val="center"/>
        </w:trPr>
        <w:tc>
          <w:tcPr>
            <w:tcW w:w="4678" w:type="dxa"/>
            <w:vAlign w:val="center"/>
          </w:tcPr>
          <w:p w:rsidR="008439E1" w:rsidRPr="001D5852" w:rsidRDefault="008439E1" w:rsidP="008439E1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39E1" w:rsidRPr="008439E1" w:rsidRDefault="009B3102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439E1" w:rsidRPr="008439E1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(08) пульсметр + люксметр;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(02) люксметр + яркомер;</w:t>
      </w:r>
    </w:p>
    <w:p w:rsidR="008439E1" w:rsidRPr="008439E1" w:rsidRDefault="008439E1" w:rsidP="00AD14A4">
      <w:r w:rsidRPr="008439E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439E1" w:rsidP="00AD14A4">
      <w:r w:rsidRPr="008439E1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9B3102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Pr="001D5852" w:rsidRDefault="008439E1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0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Default="008439E1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8439E1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Default="008439E1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DE2E7C" w:rsidP="00883461">
            <w:pPr>
              <w:pStyle w:val="a8"/>
              <w:rPr>
                <w:b/>
              </w:rPr>
            </w:pPr>
            <w:r>
              <w:rPr>
                <w:b/>
              </w:rPr>
              <w:t>6</w:t>
            </w:r>
            <w:r w:rsidR="008439E1" w:rsidRPr="008439E1">
              <w:rPr>
                <w:b/>
              </w:rPr>
              <w:t>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lastRenderedPageBreak/>
              <w:t>3</w:t>
            </w:r>
            <w:r w:rsidR="00315481">
              <w:t>3</w:t>
            </w:r>
            <w:r w:rsidR="00DE2E7C">
              <w:t>9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DE2E7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Кабинет (документы)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  <w:r w:rsidRPr="008439E1">
              <w:rPr>
                <w:b/>
              </w:rPr>
              <w:t>40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  <w:r>
              <w:t>3</w:t>
            </w:r>
            <w:r w:rsidR="00315481">
              <w:t>4</w:t>
            </w:r>
            <w:r w:rsidR="00DE2E7C">
              <w:t>2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DE2E7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DE2E7C" w:rsidRPr="00DE2E7C">
          <w:rPr>
            <w:bCs/>
          </w:rPr>
          <w:t>-</w:t>
        </w:r>
        <w:r w:rsidR="00DE2E7C" w:rsidRPr="00DE2E7C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DE2E7C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Митяева Ольга Александровна</w:t>
            </w:r>
          </w:p>
        </w:tc>
      </w:tr>
      <w:tr w:rsidR="00AA46ED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Лукичев Дмитрий Олегович</w:t>
            </w:r>
          </w:p>
        </w:tc>
      </w:tr>
      <w:tr w:rsidR="00250DF5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E1" w:rsidRDefault="008439E1" w:rsidP="0076042D">
      <w:pPr>
        <w:pStyle w:val="a9"/>
      </w:pPr>
      <w:r>
        <w:separator/>
      </w:r>
    </w:p>
  </w:endnote>
  <w:endnote w:type="continuationSeparator" w:id="0">
    <w:p w:rsidR="008439E1" w:rsidRDefault="008439E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66294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11091/050-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9B3102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9B3102" w:rsidRPr="00F912F0">
            <w:rPr>
              <w:rStyle w:val="ad"/>
              <w:sz w:val="20"/>
              <w:szCs w:val="20"/>
            </w:rPr>
            <w:fldChar w:fldCharType="separate"/>
          </w:r>
          <w:r w:rsidR="00662949">
            <w:rPr>
              <w:rStyle w:val="ad"/>
              <w:noProof/>
              <w:sz w:val="20"/>
              <w:szCs w:val="20"/>
            </w:rPr>
            <w:t>1</w:t>
          </w:r>
          <w:r w:rsidR="009B3102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62949" w:rsidRPr="00662949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E1" w:rsidRDefault="008439E1" w:rsidP="0076042D">
      <w:pPr>
        <w:pStyle w:val="a9"/>
      </w:pPr>
      <w:r>
        <w:separator/>
      </w:r>
    </w:p>
  </w:footnote>
  <w:footnote w:type="continuationSeparator" w:id="0">
    <w:p w:rsidR="008439E1" w:rsidRDefault="008439E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7759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A4A28ABA17E84F84B145B2C530CDD811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50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F27DE9EECDC4188A7D9E674C4E2F67A"/>
    <w:docVar w:name="rm_id" w:val="205"/>
    <w:docVar w:name="rm_name" w:val=" Экономист по финансовой работе "/>
    <w:docVar w:name="rm_number" w:val=" 11091/050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100"/>
  </w:docVars>
  <w:rsids>
    <w:rsidRoot w:val="009B3BAE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15481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62949"/>
    <w:rsid w:val="0069682B"/>
    <w:rsid w:val="006C28B3"/>
    <w:rsid w:val="007049EB"/>
    <w:rsid w:val="00710271"/>
    <w:rsid w:val="00711E9E"/>
    <w:rsid w:val="00717C9F"/>
    <w:rsid w:val="00754D38"/>
    <w:rsid w:val="0076042D"/>
    <w:rsid w:val="007D1852"/>
    <w:rsid w:val="007D2CEA"/>
    <w:rsid w:val="007E25B0"/>
    <w:rsid w:val="008439E1"/>
    <w:rsid w:val="00883461"/>
    <w:rsid w:val="008E68DE"/>
    <w:rsid w:val="008F3FC4"/>
    <w:rsid w:val="0090588D"/>
    <w:rsid w:val="0092778A"/>
    <w:rsid w:val="00967790"/>
    <w:rsid w:val="009B3102"/>
    <w:rsid w:val="009B3BA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8558A"/>
    <w:rsid w:val="00BA5029"/>
    <w:rsid w:val="00BC1003"/>
    <w:rsid w:val="00BC2F3C"/>
    <w:rsid w:val="00C02721"/>
    <w:rsid w:val="00C9610F"/>
    <w:rsid w:val="00CE3307"/>
    <w:rsid w:val="00D76DF8"/>
    <w:rsid w:val="00DB5302"/>
    <w:rsid w:val="00DD6B1F"/>
    <w:rsid w:val="00DE2E7C"/>
    <w:rsid w:val="00E124F4"/>
    <w:rsid w:val="00E36337"/>
    <w:rsid w:val="00E51309"/>
    <w:rsid w:val="00EB72AD"/>
    <w:rsid w:val="00EC37A1"/>
    <w:rsid w:val="00EF3DC4"/>
    <w:rsid w:val="00EF4D4C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2016-11-24T13:45:00Z</dcterms:created>
  <dcterms:modified xsi:type="dcterms:W3CDTF">2016-11-25T06:31:00Z</dcterms:modified>
</cp:coreProperties>
</file>